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37B35" w:rsidP="00537B35" w:rsidRDefault="00537B35" w14:paraId="fd292f8" w14:textId="fd292f8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537B35" w:rsidP="00537B35" w:rsidRDefault="00537B35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4" name="Slika 4" descr="cid:ac498827-0882-4c83-942e-e75cc56891b5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ac498827-0882-4c83-942e-e75cc56891b5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B35" w:rsidP="00537B35" w:rsidRDefault="00537B35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537B35" w:rsidP="00537B35" w:rsidRDefault="00537B35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3" name="Slika 3" descr="cid:d400c0bf-7102-42e4-9569-4629ee2fd39f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cid:d400c0bf-7102-42e4-9569-4629ee2fd39f@mprh.local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B35" w:rsidP="00537B35" w:rsidRDefault="00537B35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537B35" w:rsidP="00537B35" w:rsidRDefault="00537B35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2" name="Slika 2" descr="cid:1463aeaf-6392-4f2a-acc1-5ae9abb48a1f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cid:1463aeaf-6392-4f2a-acc1-5ae9abb48a1f@mprh.local"/>
                    <pic:cNvPicPr>
                      <a:picLocks noChangeAspect="true" noChangeArrowheads="true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B35" w:rsidP="00537B35" w:rsidRDefault="00537B35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537B35" w:rsidP="00537B35" w:rsidRDefault="00537B35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1" name="Slika 1" descr="cid:edb17d4b-584c-4569-8687-73c908864c38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4" descr="cid:edb17d4b-584c-4569-8687-73c908864c38@mprh.local"/>
                    <pic:cNvPicPr>
                      <a:picLocks noChangeAspect="true" noChangeArrowheads="true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B35" w:rsidP="00537B35" w:rsidRDefault="00537B35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35"/>
    <w:rsid w:val="00537B35"/>
    <w:rsid w:val="00844A74"/>
    <w:rsid w:val="008B2D79"/>
    <w:rsid w:val="00B74C67"/>
    <w:rsid w:val="00C82526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37B35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37B3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37B35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825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2526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2526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2526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2526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7B35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7B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7B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52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526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52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52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6527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2.jpeg" Type="http://schemas.openxmlformats.org/officeDocument/2006/relationships/image" Id="rId8"/><Relationship TargetMode="External" Target="cid:edb17d4b-584c-4569-8687-73c908864c38@mprh.local" Type="http://schemas.openxmlformats.org/officeDocument/2006/relationships/image" Id="rId13"/><Relationship Target="stylesWithEffects.xml" Type="http://schemas.microsoft.com/office/2007/relationships/stylesWithEffects" Id="rId3"/><Relationship TargetMode="External" Target="cid:ac498827-0882-4c83-942e-e75cc56891b5@mprh.local" Type="http://schemas.openxmlformats.org/officeDocument/2006/relationships/image" Id="rId7"/><Relationship Target="media/image4.jpeg" Type="http://schemas.openxmlformats.org/officeDocument/2006/relationships/imag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Mode="External" Target="cid:1463aeaf-6392-4f2a-acc1-5ae9abb48a1f@mprh.local" Type="http://schemas.openxmlformats.org/officeDocument/2006/relationships/image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media/image3.jpeg" Type="http://schemas.openxmlformats.org/officeDocument/2006/relationships/image" Id="rId10"/><Relationship Target="settings.xml" Type="http://schemas.openxmlformats.org/officeDocument/2006/relationships/settings" Id="rId4"/><Relationship TargetMode="External" Target="cid:d400c0bf-7102-42e4-9569-4629ee2fd39f@mprh.local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0</properties:Words>
  <properties:Characters>0</properties:Characters>
  <properties:Lines>14</properties:Lines>
  <properties:Paragraphs>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2020-11-30T08:06:00Z</dcterms:created>
  <dc:creator>Nikolina Krunić</dc:creator>
  <cp:lastModifiedBy>Nikolina Krunić</cp:lastModifiedBy>
  <dcterms:modified xmlns:xsi="http://www.w3.org/2001/XMLSchema-instance" xsi:type="dcterms:W3CDTF">2020-11-30T08:08:00Z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St-1761/2019-21 / Podnesak - Tablica prijavljenih i osporenih tražbina (11111.docx)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